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9AC6E6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B57C3F" w14:paraId="77148AA2"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57C3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57C3F" w14:paraId="6A17568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57C3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57C3F" w14:paraId="1C600FB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57C3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57C3F">
            <w:rPr>
              <w:rStyle w:val="eSPISCCParagraphDefaultFont"/>
              <w:rFonts w:eastAsiaTheme="minorHAnsi"/>
            </w:rPr>
            <w:t>Zagreb</w:t>
          </w:r>
        </w:sdtContent>
      </w:sdt>
      <w:r w:rsidR="001349C2">
        <w:t xml:space="preserve"> </w:t>
      </w:r>
    </w:p>
    <w:p w:rsidR="000E43A6" w:rsidP="00610735" w:rsidRDefault="000E43A6" w14:paraId="08B84477" w14:textId="77777777">
      <w:pPr>
        <w:spacing w:after="0"/>
      </w:pPr>
    </w:p>
    <w:p w:rsidRPr="00176071" w:rsidR="00176071" w:rsidP="00610735" w:rsidRDefault="000E43A6" w14:paraId="2027458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57C3F" w:rsidR="00B57C3F">
            <w:rPr>
              <w:rStyle w:val="eSPISCCParagraphDefaultFont"/>
              <w:rFonts w:eastAsiaTheme="minorHAnsi"/>
            </w:rPr>
            <w:t>Pp-7941/2026</w:t>
          </w:r>
        </w:sdtContent>
      </w:sdt>
      <w:r w:rsidR="00176071">
        <w:t xml:space="preserve">                                                        </w:t>
      </w:r>
    </w:p>
    <w:p w:rsidR="009E7DBB" w:rsidP="000F1677" w:rsidRDefault="00610735" w14:paraId="1DA3EE2B"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57C3F" w:rsidR="00B57C3F">
            <w:rPr>
              <w:rStyle w:val="eSPISCCParagraphDefaultFont"/>
              <w:rFonts w:eastAsiaTheme="minorHAnsi"/>
            </w:rPr>
            <w:t>SIGMA PRIJEVOZ jednostavno društvo s ograničenom odgovornošću za prijevoz i dr.</w:t>
          </w:r>
        </w:sdtContent>
      </w:sdt>
      <w:r w:rsidR="00210894">
        <w:t xml:space="preserve"> </w:t>
      </w:r>
    </w:p>
    <w:p w:rsidRPr="0041581F" w:rsidR="0041581F" w:rsidP="000F1677" w:rsidRDefault="009E7DBB" w14:paraId="34F4A716"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B57C3F" w:rsidR="00B57C3F">
            <w:rPr>
              <w:rStyle w:val="eSPISCCParagraphDefaultFont"/>
              <w:rFonts w:eastAsiaTheme="minorHAnsi"/>
            </w:rPr>
            <w:t>SIGMA PRIJEVOZ jednostavno društvo s ograničenom odgovornošću za prijevoz,Dario Dokmanović</w:t>
          </w:r>
        </w:sdtContent>
      </w:sdt>
      <w:r w:rsidR="001E00E5">
        <w:rPr>
          <w:rFonts w:eastAsia="Calibri" w:cs="Times New Roman"/>
          <w:noProof/>
        </w:rPr>
        <w:t xml:space="preserve"> </w:t>
      </w:r>
    </w:p>
    <w:p w:rsidRPr="00610735" w:rsidR="00176071" w:rsidP="000F1677" w:rsidRDefault="00176071" w14:paraId="28BACB10"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57C3F" w:rsidR="00B57C3F">
            <w:rPr>
              <w:rStyle w:val="eSPISCCParagraphDefaultFont"/>
              <w:rFonts w:eastAsiaTheme="minorHAnsi"/>
            </w:rPr>
            <w:t>članka 47. stavka 2., članka 47. stavka 2.</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B57C3F" w:rsidR="00B57C3F">
            <w:rPr>
              <w:rStyle w:val="eSPISCCParagraphDefaultFont"/>
              <w:rFonts w:eastAsiaTheme="minorHAnsi"/>
            </w:rPr>
            <w:t>Zakon o računovodstvu</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96CEB8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210CF703"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32949826" w14:textId="77777777">
      <w:pPr>
        <w:spacing w:after="0"/>
        <w:jc w:val="right"/>
        <w:rPr>
          <w:rFonts w:eastAsia="Calibri" w:cs="Times New Roman"/>
          <w:noProof/>
        </w:rPr>
      </w:pPr>
    </w:p>
    <w:p w:rsidR="00D7095E" w:rsidP="00D7095E" w:rsidRDefault="00D7095E" w14:paraId="099DB82F" w14:textId="77777777">
      <w:pPr>
        <w:keepNext/>
        <w:spacing w:after="0"/>
        <w:jc w:val="center"/>
        <w:rPr>
          <w:b/>
          <w:caps/>
          <w:spacing w:val="100"/>
        </w:rPr>
      </w:pPr>
    </w:p>
    <w:p w:rsidR="00D7095E" w:rsidP="00D7095E" w:rsidRDefault="00D7095E" w14:paraId="02AF9667" w14:textId="77777777">
      <w:pPr>
        <w:keepNext/>
        <w:spacing w:after="0"/>
        <w:jc w:val="center"/>
        <w:rPr>
          <w:b/>
          <w:caps/>
          <w:spacing w:val="100"/>
        </w:rPr>
      </w:pPr>
    </w:p>
    <w:p w:rsidR="009E7DBB" w:rsidP="009E7DBB" w:rsidRDefault="009E7DBB" w14:paraId="2529B128"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4B7E06CD" w14:textId="77777777">
      <w:pPr>
        <w:spacing w:after="0"/>
        <w:jc w:val="center"/>
        <w:rPr>
          <w:rFonts w:eastAsia="Calibri" w:cs="Times New Roman"/>
          <w:b/>
          <w:lang w:eastAsia="hr-HR"/>
        </w:rPr>
      </w:pPr>
    </w:p>
    <w:p w:rsidRPr="005639DA" w:rsidR="002C700A" w:rsidP="002C700A" w:rsidRDefault="009E7DBB" w14:paraId="3CD7CAF4" w14:textId="77777777">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57C3F" w:rsidR="00B57C3F">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2AE6F9F5"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57C3F" w:rsidR="00B57C3F">
            <w:rPr>
              <w:rStyle w:val="eSPISCCParagraphDefaultFont"/>
              <w:rFonts w:eastAsiaTheme="minorHAnsi"/>
            </w:rPr>
            <w:t>SIGMA PRIJEVOZ jednostavno društvo s ograničenom odgovornošću za prijevoz</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57C3F" w:rsidR="00B57C3F">
            <w:rPr>
              <w:rStyle w:val="eSPISCCParagraphDefaultFont"/>
              <w:rFonts w:eastAsiaTheme="minorHAnsi"/>
            </w:rPr>
            <w:t>21.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57C3F" w:rsidR="00B57C3F">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57C3F" w:rsidR="00B57C3F">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57C3F" w:rsidR="00B57C3F">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57C3F" w:rsidR="00B57C3F">
            <w:rPr>
              <w:rStyle w:val="eSPISCCParagraphDefaultFont"/>
              <w:rFonts w:eastAsiaTheme="minorHAnsi"/>
            </w:rPr>
            <w:t>336</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7A0FF668"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516CDBC8"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583865FD"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06AD8F0E"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4B55AE07"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3102273F" w14:textId="77777777">
      <w:pPr>
        <w:spacing w:after="0"/>
      </w:pPr>
    </w:p>
    <w:p w:rsidRPr="0041581F" w:rsidR="0041581F" w:rsidP="00A70E0A" w:rsidRDefault="0041581F" w14:paraId="3AA87A8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57C3F" w:rsidR="00B57C3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57C3F" w:rsidR="00B57C3F">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6C7129F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B57C3F" w14:paraId="4C63C6EA"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57C3F">
            <w:rPr>
              <w:rStyle w:val="eSPISCCParagraphDefaultFont"/>
              <w:rFonts w:eastAsiaTheme="minorHAnsi"/>
            </w:rPr>
            <w:t>Daniela Šola</w:t>
          </w:r>
        </w:sdtContent>
      </w:sdt>
    </w:p>
    <w:p w:rsidRPr="0041581F" w:rsidR="006F62A9" w:rsidP="006F62A9" w:rsidRDefault="006F62A9" w14:paraId="2AD2E549"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55C31471" w14:textId="77777777">
      <w:r>
        <w:separator/>
      </w:r>
    </w:p>
  </w:endnote>
  <w:endnote w:type="continuationSeparator" w:id="0">
    <w:p w:rsidR="000D23DD" w:rsidP="00537B78" w:rsidRDefault="000D23DD" w14:paraId="2B93567D" w14:textId="77777777">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BCA1079"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41E6F322" w14:textId="77777777">
    <w:pPr>
      <w:pStyle w:val="Stranica"/>
    </w:pPr>
  </w:p>
</w:ftr>
</file>

<file path=word/footnotes.xml><?xml version="1.0" encoding="utf-8"?>
<w:foot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36E1DE69" w14:textId="77777777">
      <w:r>
        <w:separator/>
      </w:r>
    </w:p>
  </w:footnote>
  <w:footnote w:type="continuationSeparator" w:id="0">
    <w:p w:rsidR="000D23DD" w:rsidP="00537B78" w:rsidRDefault="000D23DD" w14:paraId="2AFEBA98" w14:textId="77777777">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B56016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57C3F" w:rsidR="00B57C3F">
          <w:rPr>
            <w:rStyle w:val="eSPISCCParagraphDefaultFont"/>
          </w:rPr>
          <w:t>Pp-7941/2026</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C3F"/>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11970F7"/>
  <w15:docId w15:val="{F1466729-8F2D-474A-91BA-5A0368C8DD2E}"/>
</w:settings>
</file>

<file path=word/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Furdini 74</izvorni_sadrzaj>
    <derivirana_varijabla naziv="DomainObject.UcesnikSudskeRadnje.Adresa.UlicaIKBR_1">Furdini 74</derivirana_varijabla>
  </DomainObject.UcesnikSudskeRadnje.Adresa.UlicaIKBR>
  <DomainObject.UcesnikSudskeRadnje.Naziv>
    <izvorni_sadrzaj>SIGMA PRIJEVOZ jednostavno društvo s ograničenom odgovornošću za prijevoz</izvorni_sadrzaj>
    <derivirana_varijabla naziv="DomainObject.UcesnikSudskeRadnje.Naziv_1">SIGMA PRIJEVOZ jednostavno društvo s ograničenom odgovornošću za prijevoz</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rujna 2026.</izvorni_sadrzaj>
    <derivirana_varijabla naziv="DomainObject.UcesnikSudskeRadnje.SudskaRadnja.PlaniraniZavrsetakDatum_1">21. rujna 2026.</derivirana_varijabla>
  </DomainObject.UcesnikSudskeRadnje.SudskaRadnja.PlaniraniZavrsetakDatum>
  <DomainObject.UcesnikSudskeRadnje.SudskaRadnja.PlaniraniPocetakDatum>
    <izvorni_sadrzaj>21. rujna 2026.</izvorni_sadrzaj>
    <derivirana_varijabla naziv="DomainObject.UcesnikSudskeRadnje.SudskaRadnja.PlaniraniPocetakDatum_1">21.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10:10</izvorni_sadrzaj>
    <derivirana_varijabla naziv="DomainObject.UcesnikSudskeRadnje.SudskaRadnja.PlaniraniZavrsetakVrijeme_1">10:10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7941</izvorni_sadrzaj>
    <derivirana_varijabla naziv="DomainObject.Predmet.Broj_1">7941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2026.</izvorni_sadrzaj>
    <derivirana_varijabla naziv="DomainObject.Predmet.DatumOsnivanja_1">29.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lipnja 1986.</izvorni_sadrzaj>
    <derivirana_varijabla naziv="DomainObject.Predmet.OkrivljenikFizickaOsoba.DatumRodjenja_1">14. lipnja 1986.</derivirana_varijabla>
  </DomainObject.Predmet.OkrivljenikFizickaOsoba.DatumRodjenja>
  <DomainObject.Predmet.OkrivljenikFizickaOsoba.DatumRodjenjaFormated>
    <izvorni_sadrzaj>14.6.1986.</izvorni_sadrzaj>
    <derivirana_varijabla naziv="DomainObject.Predmet.OkrivljenikFizickaOsoba.DatumRodjenjaFormated_1">14.6.1986.</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Dokmanović</izvorni_sadrzaj>
    <derivirana_varijabla naziv="DomainObject.Predmet.OkrivljenikFizickaOsoba.Naziv_1">Dario Dokmanović</derivirana_varijabla>
  </DomainObject.Predmet.OkrivljenikFizickaOsoba.Naziv>
  <DomainObject.Predmet.OkrivljenikFizickaOsoba.Prezime>
    <izvorni_sadrzaj>Dokmanović</izvorni_sadrzaj>
    <derivirana_varijabla naziv="DomainObject.Predmet.OkrivljenikFizickaOsoba.Prezime_1">Dokmanović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65624513701</izvorni_sadrzaj>
    <derivirana_varijabla naziv="DomainObject.Predmet.OkrivljenikFizickaOsoba.Oib_1">65624513701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Pp-7941/2026</izvorni_sadrzaj>
    <derivirana_varijabla naziv="DomainObject.Predmet.OznakaBroj_1">Pp-7941/2026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PRIJEVOZ jednostavno društvo s ograničenom odgovornošću za prijevoz; Dario Dokmanović</izvorni_sadrzaj>
    <derivirana_varijabla naziv="DomainObject.Predmet.ProtustrankaFormated_1">  SIGMA PRIJEVOZ jednostavno društvo s ograničenom odgovornošću za prijevoz; Dario Dokmanović</derivirana_varijabla>
  </DomainObject.Predmet.ProtustrankaFormated>
  <DomainObject.Predmet.ProtustrankaFormatedOIB>
    <izvorni_sadrzaj>  SIGMA PRIJEVOZ jednostavno društvo s ograničenom odgovornošću za prijevoz, OIB 78563489946; Dario Dokmanović, OIB 65624513701</izvorni_sadrzaj>
    <derivirana_varijabla naziv="DomainObject.Predmet.ProtustrankaFormatedOIB_1">  SIGMA PRIJEVOZ jednostavno društvo s ograničenom odgovornošću za prijevoz, OIB 78563489946; Dario Dokmanović, OIB 65624513701</derivirana_varijabla>
  </DomainObject.Predmet.ProtustrankaFormatedOIB>
  <DomainObject.Predmet.ProtustrankaFormatedWithAdress>
    <izvorni_sadrzaj> SIGMA PRIJEVOZ jednostavno društvo s ograničenom odgovornošću za prijevoz, Furdini 74, 10000 Zagreb; Dario Dokmanović, Šibenska Ulica 8, 10000 Zagreb</izvorni_sadrzaj>
    <derivirana_varijabla naziv="DomainObject.Predmet.ProtustrankaFormatedWithAdress_1"> SIGMA PRIJEVOZ jednostavno društvo s ograničenom odgovornošću za prijevoz, Furdini 74, 10000 Zagreb; Dario Dokmanović, Šibenska Ulica 8, 10000 Zagreb</derivirana_varijabla>
  </DomainObject.Predmet.ProtustrankaFormatedWithAdress>
  <DomainObject.Predmet.ProtustrankaFormatedWithAdressOIB>
    <izvorni_sadrzaj> SIGMA PRIJEVOZ jednostavno društvo s ograničenom odgovornošću za prijevoz, OIB 78563489946, Furdini 74, 10000 Zagreb; Dario Dokmanović, OIB 65624513701, Šibenska Ulica 8, 10000 Zagreb</izvorni_sadrzaj>
    <derivirana_varijabla naziv="DomainObject.Predmet.ProtustrankaFormatedWithAdressOIB_1"> SIGMA PRIJEVOZ jednostavno društvo s ograničenom odgovornošću za prijevoz, OIB 78563489946, Furdini 74, 10000 Zagreb; Dario Dokmanović, OIB 65624513701, Šibenska Ulica 8, 10000 Zagreb</derivirana_varijabla>
  </DomainObject.Predmet.ProtustrankaFormatedWithAdressOIB>
  <DomainObject.Predmet.ProtustrankaWithAdress>
    <izvorni_sadrzaj>SIGMA PRIJEVOZ jednostavno društvo s ograničenom odgovornošću za prijevoz Furdini 74, 10000 Zagreb, Dario Dokmanović Šibenska Ulica 8, 10000 Zagreb</izvorni_sadrzaj>
    <derivirana_varijabla naziv="DomainObject.Predmet.ProtustrankaWithAdress_1">SIGMA PRIJEVOZ jednostavno društvo s ograničenom odgovornošću za prijevoz Furdini 74, 10000 Zagreb, Dario Dokmanović Šibenska Ulica 8, 10000 Zagreb</derivirana_varijabla>
  </DomainObject.Predmet.ProtustrankaWithAdress>
  <DomainObject.Predmet.ProtustrankaWithAdressOIB>
    <izvorni_sadrzaj>SIGMA PRIJEVOZ jednostavno društvo s ograničenom odgovornošću za prijevoz, OIB 78563489946, Furdini 74, 10000 Zagreb, Dario Dokmanović, OIB 65624513701, Šibenska Ulica 8, 10000 Zagreb</izvorni_sadrzaj>
    <derivirana_varijabla naziv="DomainObject.Predmet.ProtustrankaWithAdressOIB_1">SIGMA PRIJEVOZ jednostavno društvo s ograničenom odgovornošću za prijevoz, OIB 78563489946, Furdini 74, 10000 Zagreb, Dario Dokmanović, OIB 65624513701, Šibenska Ulica 8, 10000 Zagreb</derivirana_varijabla>
  </DomainObject.Predmet.ProtustrankaWithAdressOIB>
  <DomainObject.Predmet.ProtustrankaNazivFormated>
    <izvorni_sadrzaj>SIGMA PRIJEVOZ jednostavno društvo s ograničenom odgovornošću za prijevoz,Dario Dokmanović</izvorni_sadrzaj>
    <derivirana_varijabla naziv="DomainObject.Predmet.ProtustrankaNazivFormated_1">SIGMA PRIJEVOZ jednostavno društvo s ograničenom odgovornošću za prijevoz,Dario Dokmanović</derivirana_varijabla>
    <derivirana_varijabla naziv="Padez">SIGMA PRIJEVOZ jednostavno društvo s ograničenom odgovornošću za prijevoz,Dario Dokmanović</derivirana_varijabla>
  </DomainObject.Predmet.ProtustrankaNazivFormated>
  <DomainObject.Predmet.ProtustrankaNazivFormatedOIB>
    <izvorni_sadrzaj>SIGMA PRIJEVOZ jednostavno društvo s ograničenom odgovornošću za prijevoz, OIB 78563489946,Dario Dokmanović, OIB 65624513701</izvorni_sadrzaj>
    <derivirana_varijabla naziv="DomainObject.Predmet.ProtustrankaNazivFormatedOIB_1">SIGMA PRIJEVOZ jednostavno društvo s ograničenom odgovornošću za prijevoz, OIB 78563489946,Dario Dokmanović, OIB 65624513701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SIGMA PRIJEVOZ jednostavno društvo s ograničenom odgovornošću za prijevoz</item>
      <item>Dario Dokmanović</item>
    </izvorni_sadrzaj>
    <derivirana_varijabla naziv="DomainObject.Predmet.ProtuStrankaListFormated_1">
      <item>SIGMA PRIJEVOZ jednostavno društvo s ograničenom odgovornošću za prijevoz</item>
      <item>Dario Dokmanović</item>
    </derivirana_varijabla>
  </DomainObject.Predmet.ProtuStrankaListFormated>
  <DomainObject.Predmet.ProtuStrankaListFormatedOIB>
    <izvorni_sadrzaj>
      <item>SIGMA PRIJEVOZ jednostavno društvo s ograničenom odgovornošću za prijevoz, OIB 78563489946</item>
      <item>Dario Dokmanović, OIB 65624513701</item>
    </izvorni_sadrzaj>
    <derivirana_varijabla naziv="DomainObject.Predmet.ProtuStrankaListFormatedOIB_1">
      <item>SIGMA PRIJEVOZ jednostavno društvo s ograničenom odgovornošću za prijevoz, OIB 78563489946</item>
      <item>Dario Dokmanović, OIB 65624513701</item>
    </derivirana_varijabla>
  </DomainObject.Predmet.ProtuStrankaListFormatedOIB>
  <DomainObject.Predmet.ProtuStrankaListFormatedWithAdress>
    <izvorni_sadrzaj>
      <item>SIGMA PRIJEVOZ jednostavno društvo s ograničenom odgovornošću za prijevoz, Furdini 74, 10000 Zagreb</item>
      <item>Dario Dokmanović, Šibenska Ulica 8, 10000 Zagreb</item>
    </izvorni_sadrzaj>
    <derivirana_varijabla naziv="DomainObject.Predmet.ProtuStrankaListFormatedWithAdress_1">
      <item>SIGMA PRIJEVOZ jednostavno društvo s ograničenom odgovornošću za prijevoz, Furdini 74, 10000 Zagreb</item>
      <item>Dario Dokmanović, Šibenska Ulica 8, 10000 Zagreb</item>
    </derivirana_varijabla>
  </DomainObject.Predmet.ProtuStrankaListFormatedWithAdress>
  <DomainObject.Predmet.ProtuStrankaListFormatedWithAdressOIB>
    <izvorni_sadrzaj>
      <item>SIGMA PRIJEVOZ jednostavno društvo s ograničenom odgovornošću za prijevoz, OIB 78563489946, Furdini 74, 10000 Zagreb</item>
      <item>Dario Dokmanović, OIB 65624513701, Šibenska Ulica 8, 10000 Zagreb</item>
    </izvorni_sadrzaj>
    <derivirana_varijabla naziv="DomainObject.Predmet.ProtuStrankaListFormatedWithAdressOIB_1">
      <item>SIGMA PRIJEVOZ jednostavno društvo s ograničenom odgovornošću za prijevoz, OIB 78563489946, Furdini 74, 10000 Zagreb</item>
      <item>Dario Dokmanović, OIB 65624513701, Šibenska Ulica 8, 10000 Zagreb</item>
    </derivirana_varijabla>
  </DomainObject.Predmet.ProtuStrankaListFormatedWithAdressOIB>
  <DomainObject.Predmet.ProtuStrankaListNazivFormated>
    <izvorni_sadrzaj>
      <item>SIGMA PRIJEVOZ jednostavno društvo s ograničenom odgovornošću za prijevoz</item>
      <item>Dario Dokmanović</item>
    </izvorni_sadrzaj>
    <derivirana_varijabla naziv="DomainObject.Predmet.ProtuStrankaListNazivFormated_1">
      <item>SIGMA PRIJEVOZ jednostavno društvo s ograničenom odgovornošću za prijevoz</item>
      <item>Dario Dokmanović</item>
    </derivirana_varijabla>
  </DomainObject.Predmet.ProtuStrankaListNazivFormated>
  <DomainObject.Predmet.ProtuStrankaListNazivFormatedOIB>
    <izvorni_sadrzaj>
      <item>SIGMA PRIJEVOZ jednostavno društvo s ograničenom odgovornošću za prijevoz, OIB 78563489946</item>
      <item>Dario Dokmanović, OIB 65624513701</item>
    </izvorni_sadrzaj>
    <derivirana_varijabla naziv="DomainObject.Predmet.ProtuStrankaListNazivFormatedOIB_1">
      <item>SIGMA PRIJEVOZ jednostavno društvo s ograničenom odgovornošću za prijevoz, OIB 78563489946</item>
      <item>Dario Dokmanović, OIB 65624513701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47, 47</izvorni_sadrzaj>
    <derivirana_varijabla naziv="DomainObject.Predmet.ClanakZakona_1">47, 47</derivirana_varijabla>
  </DomainObject.Predmet.ClanakZakona>
  <DomainObject.Predmet.ClanakZakonaFull>
    <izvorni_sadrzaj>članka 47. stavka 2., članka 47. stavka 2.</izvorni_sadrzaj>
    <derivirana_varijabla naziv="DomainObject.Predmet.ClanakZakonaFull_1">članka 47. stavka 2., članka 47.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SIGMA PRIJEVOZ jednostavno društvo s ograničenom odgovornošću za prijevoz i dr.</izvorni_sadrzaj>
    <derivirana_varijabla naziv="DomainObject.Predmet.ProtustrankaIDrugi_1">SIGMA PRIJEVOZ jednostavno društvo s ograničenom odgovornošću za prijevoz i dr.</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SIGMA PRIJEVOZ jednostavno društvo s ograničenom odgovornošću za prijevoz, OIB 78563489946, Furdini 74, 10000 Zagreb i dr.</izvorni_sadrzaj>
    <derivirana_varijabla naziv="DomainObject.Predmet.ProtustrankaIDrugiAdressOIB_1">SIGMA PRIJEVOZ jednostavno društvo s ograničenom odgovornošću za prijevoz, OIB 78563489946, Furdini 74,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SIGMA PRIJEVOZ jednostavno društvo s ograničenom odgovornošću za prijevoz</item>
      <item>Dario Dokmanović</item>
    </izvorni_sadrzaj>
    <derivirana_varijabla naziv="DomainObject.Predmet.SudioniciListNaziv_1">
      <item>Financijska agencija (FINA)</item>
      <item>SIGMA PRIJEVOZ jednostavno društvo s ograničenom odgovornošću za prijevoz</item>
      <item>Dario Dokmanović</item>
    </derivirana_varijabla>
    <derivirana_varijabla naziv="OstaliSudionici">
      <item>Financijska agencija (FINA)</item>
      <item>SIGMA PRIJEVOZ jednostavno društvo s ograničenom odgovornošću za prijevoz</item>
      <item>Dario Dokmanović</item>
    </derivirana_varijabla>
  </DomainObject.Predmet.SudioniciListNaziv>
  <DomainObject.Predmet.SudioniciListAdressOIB>
    <izvorni_sadrzaj>
      <item>Financijska agencija (FINA), OIB 85821130368, Ulica grada Vukovara 70,10000 Zagreb</item>
      <item>SIGMA PRIJEVOZ jednostavno društvo s ograničenom odgovornošću za prijevoz, OIB 78563489946, Furdini 74,10000 Zagreb</item>
      <item>Dario Dokmanović, OIB 65624513701, Šibenska Ulica 8,10000 Zagreb</item>
    </izvorni_sadrzaj>
    <derivirana_varijabla naziv="DomainObject.Predmet.SudioniciListAdressOIB_1">
      <item>Financijska agencija (FINA), OIB 85821130368, Ulica grada Vukovara 70,10000 Zagreb</item>
      <item>SIGMA PRIJEVOZ jednostavno društvo s ograničenom odgovornošću za prijevoz, OIB 78563489946, Furdini 74,10000 Zagreb</item>
      <item>Dario Dokmanović, OIB 65624513701, Šibenska Ulica 8,10000 Zagreb</item>
    </derivirana_varijabla>
  </DomainObject.Predmet.SudioniciListAdressOIB>
  <DomainObject.UcesnikSudskeRadnje.NazivFormated>
    <izvorni_sadrzaj>SIGMA PRIJEVOZ jednostavno društvo s ograničenom odgovornošću za prijevoz, OIB 78563489946, Furdini 74,10000 Zagreb</izvorni_sadrzaj>
    <derivirana_varijabla naziv="DomainObject.UcesnikSudskeRadnje.NazivFormated_1">SIGMA PRIJEVOZ jednostavno društvo s ograničenom odgovornošću za prijevoz, OIB 78563489946, Furdini 74,10000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78563489946</item>
      <item>, OIB 65624513701</item>
    </izvorni_sadrzaj>
    <derivirana_varijabla naziv="DomainObject.Predmet.SudioniciListNazivOIB_1">
      <item>, OIB 85821130368</item>
      <item>, OIB 78563489946</item>
      <item>, OIB 65624513701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SIGMA PRIJEVOZ jednostavno društvo s ograničenom odgovornošću za prijevoz, OIB 78563489946, Furdini 74, 10000 Zagreb
2. Okrivljenik Dario Dokmanović, OIB 65624513701, Šibenska Ulica 8, 10000 Zagreb</izvorni_sadrzaj>
    <derivirana_varijabla naziv="DomainObject.UcesnikSudskeRadnje.SudskaRadnja.UcesniciObavijest_1">1. Okrivljenik SIGMA PRIJEVOZ jednostavno društvo s ograničenom odgovornošću za prijevoz, OIB 78563489946, Furdini 74, 10000 Zagreb
2. Okrivljenik Dario Dokmanović, OIB 65624513701, Šibenska Ulica 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svibnja 2026.</izvorni_sadrzaj>
    <derivirana_varijabla naziv="DomainObject.Predmet.DatumPocetkaProcesa_1">29.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SIGMA PRIJEVOZ jednostavno društvo s ograničenom odgovornošću za prijevoz, Furdini 74, 10000 Zagreb, OIB: 78563489946</item>
      <item>Dario Dokmanović, Šibenska Ulica 8, 10000 Zagreb, OIB: 65624513701, rođen-a 14.06.1986., mjesto rođenja Zagreb (Grad Zagreb)</item>
    </izvorni_sadrzaj>
    <derivirana_varijabla naziv="DomainObject.Predmet.OkrivljenikAdresaMjestoRodjenjaList_1">
      <item>SIGMA PRIJEVOZ jednostavno društvo s ograničenom odgovornošću za prijevoz, Furdini 74, 10000 Zagreb, OIB: 78563489946</item>
      <item>Dario Dokmanović, Šibenska Ulica 8, 10000 Zagreb, OIB: 65624513701, rođen-a 14.06.1986.,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SIGMA PRIJEVOZ jednostavno društvo s ograničenom odgovornošću za prijevoz, MBS 081391582, Furdini 74, 10000 Zagreb</izvorni_sadrzaj>
    <derivirana_varijabla naziv="DomainObject.Predmet.OkrivljenikPravnaNazivAdresaMbs_1">SIGMA PRIJEVOZ jednostavno društvo s ograničenom odgovornošću za prijevoz, MBS 081391582, Furdini 74, 10000 Zagreb</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327</properties:Words>
  <properties:Characters>1929</properties:Characters>
  <properties:Lines>48</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2026-07-28T07:04:00Z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SIGMA PRIJEVOZ jednostavno društvo s ograničenom odgovornošću za prijevoz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